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A987" w14:textId="001DDEED" w:rsidR="00236DB7" w:rsidRDefault="00236DB7" w:rsidP="00236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HENLEY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6B25DD1" w14:textId="77777777" w:rsidR="00236DB7" w:rsidRDefault="00236DB7" w:rsidP="00236D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375EC3" w14:textId="77777777" w:rsidR="00236DB7" w:rsidRDefault="00236DB7" w:rsidP="00236D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BAD16" w14:textId="6A8DCA41" w:rsidR="00236DB7" w:rsidRDefault="00236DB7" w:rsidP="00236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</w:t>
      </w:r>
      <w:r>
        <w:rPr>
          <w:rFonts w:ascii="Times New Roman" w:hAnsi="Times New Roman" w:cs="Times New Roman"/>
          <w:sz w:val="24"/>
          <w:szCs w:val="24"/>
        </w:rPr>
        <w:t>outhwark, Surrey</w:t>
      </w:r>
    </w:p>
    <w:p w14:paraId="2C9C0893" w14:textId="77777777" w:rsidR="00236DB7" w:rsidRDefault="00236DB7" w:rsidP="00236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7901B23C" w14:textId="77777777" w:rsidR="00236DB7" w:rsidRDefault="00236DB7" w:rsidP="00236DB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511FA8E6" w14:textId="0924C981" w:rsidR="00236DB7" w:rsidRDefault="00236DB7" w:rsidP="00236DB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69F5832" w14:textId="77777777" w:rsidR="00236DB7" w:rsidRDefault="00236DB7" w:rsidP="00236DB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A074B6E" w14:textId="77777777" w:rsidR="00236DB7" w:rsidRDefault="00236DB7" w:rsidP="00236DB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4E5AFED" w14:textId="77777777" w:rsidR="00236DB7" w:rsidRPr="007468BF" w:rsidRDefault="00236DB7" w:rsidP="00236D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7DFA5A4C" w14:textId="6A9ADF54" w:rsidR="00BA00AB" w:rsidRPr="00236DB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36D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E38A4" w14:textId="77777777" w:rsidR="00236DB7" w:rsidRDefault="00236DB7" w:rsidP="009139A6">
      <w:r>
        <w:separator/>
      </w:r>
    </w:p>
  </w:endnote>
  <w:endnote w:type="continuationSeparator" w:id="0">
    <w:p w14:paraId="5C06600C" w14:textId="77777777" w:rsidR="00236DB7" w:rsidRDefault="00236D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9BB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AB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30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6FEAA" w14:textId="77777777" w:rsidR="00236DB7" w:rsidRDefault="00236DB7" w:rsidP="009139A6">
      <w:r>
        <w:separator/>
      </w:r>
    </w:p>
  </w:footnote>
  <w:footnote w:type="continuationSeparator" w:id="0">
    <w:p w14:paraId="45172CB6" w14:textId="77777777" w:rsidR="00236DB7" w:rsidRDefault="00236D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93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0D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66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DB7"/>
    <w:rsid w:val="000666E0"/>
    <w:rsid w:val="00236DB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755C3"/>
  <w15:chartTrackingRefBased/>
  <w15:docId w15:val="{09718251-4BE0-4F60-8E8C-263489B61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2022-02-17T19:43:00Z</dcterms:created>
  <dcterms:modified xsi:type="dcterms:W3CDTF">2022-02-17T19:45:00Z</dcterms:modified>
</cp:coreProperties>
</file>